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Warrington South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Warrington South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Warrington South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Warrington South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Warrington South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Warrington South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64.0% </w:t>
      </w:r>
      <w:r w:rsidRPr="004747BF">
        <w:rPr>
          <w:rFonts w:ascii="Libre Franklin Light" w:eastAsia="Times New Roman" w:hAnsi="Libre Franklin Light" w:cs="Calibri Light"/>
        </w:rPr>
        <w:t xml:space="preserve">of those respondents classified as PGSI 8+ in Warrington South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Warrington South is estimated to be </w:t>
      </w:r>
      <w:r w:rsidRPr="00773DF7">
        <w:rPr>
          <w:rFonts w:ascii="Libre Franklin Light" w:eastAsia="Times New Roman" w:hAnsi="Libre Franklin Light" w:cs="Calibri Light"/>
          <w:b/>
          <w:bCs/>
          <w:color w:val="C45911" w:themeColor="accent2" w:themeShade="BF"/>
        </w:rPr>
        <w:t xml:space="preserve">£1,478,758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Warrington South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Warrington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Warrington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Warrington South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arrington S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Warrington South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arrington S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Warrington South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Warrington South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64.0%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arrington S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Warrington South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Warrington South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Warrington South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Warrington South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Warrington South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Warrington South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£1,478,758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Warrington South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£24,087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£498,123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£35,684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£10,036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£18,399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£892,429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£1,478,758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Warrington South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Warrington South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Warrington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Warrington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Warrington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Warrington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Warrington South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Warrington South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Warrington South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Warrington South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Warrington South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Warrington South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F16B402-4610-495B-B713-85950C7A874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